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284" w:rsidRPr="006E71FE" w:rsidRDefault="006E71FE" w:rsidP="002C0374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6E71FE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Formblatt Anlage 4</w:t>
      </w:r>
    </w:p>
    <w:p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B5030D" w:rsidRPr="006E71FE" w:rsidRDefault="00703284" w:rsidP="002C0374">
      <w:pPr>
        <w:spacing w:line="240" w:lineRule="auto"/>
        <w:jc w:val="both"/>
        <w:rPr>
          <w:rFonts w:ascii="Arial" w:hAnsi="Arial" w:cs="Arial"/>
          <w:b/>
          <w:w w:val="100"/>
        </w:rPr>
      </w:pPr>
      <w:r w:rsidRPr="006E71FE">
        <w:rPr>
          <w:rFonts w:ascii="Arial" w:eastAsia="Times New Roman" w:hAnsi="Arial" w:cs="Arial"/>
          <w:b/>
          <w:w w:val="100"/>
          <w:lang w:eastAsia="en-US"/>
        </w:rPr>
        <w:t xml:space="preserve">Erklärung </w:t>
      </w:r>
      <w:r w:rsidR="00B5030D" w:rsidRPr="006E71FE">
        <w:rPr>
          <w:rFonts w:ascii="Arial" w:eastAsia="Times New Roman" w:hAnsi="Arial" w:cs="Arial"/>
          <w:b/>
          <w:w w:val="100"/>
          <w:lang w:eastAsia="en-US"/>
        </w:rPr>
        <w:t>Bietergemeinschaft</w:t>
      </w:r>
      <w:r w:rsidRPr="006E71FE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B5030D" w:rsidRPr="006E71FE">
        <w:rPr>
          <w:rFonts w:ascii="Arial" w:hAnsi="Arial" w:cs="Arial"/>
          <w:b/>
          <w:w w:val="100"/>
        </w:rPr>
        <w:t>(sofern zutreffend)</w:t>
      </w:r>
    </w:p>
    <w:p w:rsidR="00B5030D" w:rsidRPr="006E71FE" w:rsidRDefault="00B5030D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Wir, die nachstehend aufgeführten Unternehmen, beteiligen uns am Vergabeverfahren</w:t>
      </w:r>
      <w:r w:rsidR="0020501D" w:rsidRPr="006E71FE">
        <w:rPr>
          <w:rFonts w:ascii="Arial" w:hAnsi="Arial" w:cs="Arial"/>
          <w:w w:val="100"/>
          <w:lang w:eastAsia="de-DE"/>
        </w:rPr>
        <w:t xml:space="preserve"> als </w:t>
      </w:r>
      <w:r w:rsidR="001B3F51" w:rsidRPr="006E71FE">
        <w:rPr>
          <w:rFonts w:ascii="Arial" w:hAnsi="Arial" w:cs="Arial"/>
          <w:w w:val="100"/>
        </w:rPr>
        <w:t>Bieter</w:t>
      </w:r>
      <w:r w:rsidRPr="006E71FE">
        <w:rPr>
          <w:rFonts w:ascii="Arial" w:hAnsi="Arial" w:cs="Arial"/>
          <w:w w:val="100"/>
        </w:rPr>
        <w:t>gemeinschaft.</w:t>
      </w:r>
    </w:p>
    <w:p w:rsidR="005F37AD" w:rsidRPr="006E71FE" w:rsidRDefault="005F37AD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tbl>
      <w:tblPr>
        <w:tblStyle w:val="Tabellenraster"/>
        <w:tblW w:w="10206" w:type="dxa"/>
        <w:tblLayout w:type="fixed"/>
        <w:tblLook w:val="04A0" w:firstRow="1" w:lastRow="0" w:firstColumn="1" w:lastColumn="0" w:noHBand="0" w:noVBand="1"/>
      </w:tblPr>
      <w:tblGrid>
        <w:gridCol w:w="2514"/>
        <w:gridCol w:w="7692"/>
      </w:tblGrid>
      <w:tr w:rsidR="002C0374" w:rsidRPr="006E71FE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940" w:type="dxa"/>
            <w:vAlign w:val="center"/>
          </w:tcPr>
          <w:p w:rsidR="002C0374" w:rsidRPr="006E71FE" w:rsidRDefault="002C0374" w:rsidP="0099675C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2C0374" w:rsidRPr="006E71FE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6940" w:type="dxa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2C0374" w:rsidRPr="006E71FE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6940" w:type="dxa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:rsidR="002C0374" w:rsidRPr="006E71FE" w:rsidRDefault="002C0374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:rsidR="002C0374" w:rsidRPr="006E71FE" w:rsidRDefault="002C0374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Bevollmächtigter Vertreter:</w:t>
      </w:r>
      <w:r w:rsidRPr="006E71FE">
        <w:rPr>
          <w:rFonts w:ascii="Arial" w:hAnsi="Arial" w:cs="Arial"/>
          <w:w w:val="100"/>
        </w:rPr>
        <w:tab/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 Fett" w:eastAsia="Times New Roman" w:hAnsi="Arial Fett" w:cs="Arial"/>
          <w:b/>
          <w:w w:val="100"/>
        </w:rPr>
        <w:instrText xml:space="preserve"> FORMTEXT </w:instrText>
      </w:r>
      <w:r w:rsidR="00D65622" w:rsidRPr="006E71FE">
        <w:rPr>
          <w:rFonts w:ascii="Arial Fett" w:eastAsia="Times New Roman" w:hAnsi="Arial Fett" w:cs="Arial"/>
          <w:b/>
          <w:w w:val="100"/>
        </w:rPr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separate"/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end"/>
      </w:r>
      <w:r w:rsidRPr="006E71FE">
        <w:rPr>
          <w:rFonts w:ascii="Arial" w:hAnsi="Arial" w:cs="Arial"/>
          <w:w w:val="100"/>
        </w:rPr>
        <w:t xml:space="preserve">, 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D65622" w:rsidRPr="006E71FE">
        <w:rPr>
          <w:rFonts w:ascii="Arial" w:eastAsia="Times New Roman" w:hAnsi="Arial" w:cs="Arial"/>
          <w:b/>
          <w:w w:val="100"/>
        </w:rPr>
      </w:r>
      <w:r w:rsidR="00D65622" w:rsidRPr="006E71FE">
        <w:rPr>
          <w:rFonts w:ascii="Arial" w:eastAsia="Times New Roman" w:hAnsi="Arial" w:cs="Arial"/>
          <w:b/>
          <w:w w:val="100"/>
        </w:rPr>
        <w:fldChar w:fldCharType="separate"/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end"/>
      </w:r>
      <w:r w:rsidRPr="006E71FE">
        <w:rPr>
          <w:rFonts w:ascii="Arial" w:hAnsi="Arial" w:cs="Arial"/>
          <w:w w:val="100"/>
        </w:rPr>
        <w:t xml:space="preserve">, 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D65622" w:rsidRPr="006E71FE">
        <w:rPr>
          <w:rFonts w:ascii="Arial" w:eastAsia="Times New Roman" w:hAnsi="Arial" w:cs="Arial"/>
          <w:b/>
          <w:w w:val="100"/>
        </w:rPr>
      </w:r>
      <w:r w:rsidR="00D65622" w:rsidRPr="006E71FE">
        <w:rPr>
          <w:rFonts w:ascii="Arial" w:eastAsia="Times New Roman" w:hAnsi="Arial" w:cs="Arial"/>
          <w:b/>
          <w:w w:val="100"/>
        </w:rPr>
        <w:fldChar w:fldCharType="separate"/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end"/>
      </w:r>
    </w:p>
    <w:p w:rsidR="00D65622" w:rsidRPr="006E71FE" w:rsidRDefault="00D65622" w:rsidP="002C0374">
      <w:pPr>
        <w:tabs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tabs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 xml:space="preserve">(Name und vollständige Anschrift des </w:t>
      </w:r>
      <w:r w:rsidR="00E41477" w:rsidRPr="006E71FE">
        <w:rPr>
          <w:rFonts w:ascii="Arial" w:hAnsi="Arial" w:cs="Arial"/>
          <w:w w:val="100"/>
        </w:rPr>
        <w:t>b</w:t>
      </w:r>
      <w:r w:rsidRPr="006E71FE">
        <w:rPr>
          <w:rFonts w:ascii="Arial" w:hAnsi="Arial" w:cs="Arial"/>
          <w:w w:val="100"/>
        </w:rPr>
        <w:t>evollmächtigten Vertreters)</w:t>
      </w:r>
    </w:p>
    <w:p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Wir erklären, dass</w:t>
      </w:r>
    </w:p>
    <w:p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der bevollmächtigte Vertreter die Mitglieder gegenüber de</w:t>
      </w:r>
      <w:r w:rsidR="00335A9A" w:rsidRPr="006E71FE">
        <w:rPr>
          <w:rFonts w:ascii="Arial" w:hAnsi="Arial" w:cs="Arial"/>
          <w:w w:val="100"/>
        </w:rPr>
        <w:t>r</w:t>
      </w:r>
      <w:r w:rsidRPr="006E71FE">
        <w:rPr>
          <w:rFonts w:ascii="Arial" w:hAnsi="Arial" w:cs="Arial"/>
          <w:w w:val="100"/>
        </w:rPr>
        <w:t xml:space="preserve"> </w:t>
      </w:r>
      <w:r w:rsidR="001B3F51" w:rsidRPr="006E71FE">
        <w:rPr>
          <w:rFonts w:ascii="Arial" w:hAnsi="Arial" w:cs="Arial"/>
          <w:w w:val="100"/>
        </w:rPr>
        <w:t>Auftraggeber</w:t>
      </w:r>
      <w:r w:rsidR="00335A9A" w:rsidRPr="006E71FE">
        <w:rPr>
          <w:rFonts w:ascii="Arial" w:hAnsi="Arial" w:cs="Arial"/>
          <w:w w:val="100"/>
        </w:rPr>
        <w:t>in</w:t>
      </w:r>
      <w:r w:rsidRPr="006E71FE">
        <w:rPr>
          <w:rFonts w:ascii="Arial" w:hAnsi="Arial" w:cs="Arial"/>
          <w:w w:val="100"/>
        </w:rPr>
        <w:t xml:space="preserve"> rechtsverbindlich vertritt</w:t>
      </w:r>
      <w:r w:rsidR="00E41477" w:rsidRPr="006E71FE">
        <w:rPr>
          <w:rFonts w:ascii="Arial" w:hAnsi="Arial" w:cs="Arial"/>
          <w:w w:val="100"/>
        </w:rPr>
        <w:t>,</w:t>
      </w:r>
    </w:p>
    <w:p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alle Mitglieder im Auftragsfall als Gesamtschuldner haften</w:t>
      </w:r>
      <w:r w:rsidR="00E41477" w:rsidRPr="006E71FE">
        <w:rPr>
          <w:rFonts w:ascii="Arial" w:hAnsi="Arial" w:cs="Arial"/>
          <w:w w:val="100"/>
        </w:rPr>
        <w:t xml:space="preserve"> und</w:t>
      </w:r>
    </w:p>
    <w:p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 xml:space="preserve">die </w:t>
      </w:r>
      <w:r w:rsidR="001B3F51" w:rsidRPr="006E71FE">
        <w:rPr>
          <w:rFonts w:ascii="Arial" w:hAnsi="Arial" w:cs="Arial"/>
          <w:w w:val="100"/>
        </w:rPr>
        <w:t>Bieter</w:t>
      </w:r>
      <w:r w:rsidRPr="006E71FE">
        <w:rPr>
          <w:rFonts w:ascii="Arial" w:hAnsi="Arial" w:cs="Arial"/>
          <w:w w:val="100"/>
        </w:rPr>
        <w:t>gemeinschaft nicht wettbewerbsbeschränkend im Sinne des § 1 GWB ist.</w:t>
      </w:r>
    </w:p>
    <w:p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:rsidR="00D830C3" w:rsidRPr="006E71FE" w:rsidRDefault="00D830C3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  <w:r w:rsidRPr="006E71FE">
        <w:rPr>
          <w:rFonts w:ascii="Arial" w:hAnsi="Arial" w:cs="Arial"/>
          <w:color w:val="000000"/>
          <w:w w:val="100"/>
        </w:rPr>
        <w:t>Die Aufteilung der Leistungsbereiche innerhalb unserer Bietergemeinschaft ist wie folgt:</w:t>
      </w:r>
    </w:p>
    <w:p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EB3A8F" w:rsidRPr="006E71FE" w:rsidTr="006E71FE">
        <w:trPr>
          <w:trHeight w:val="567"/>
        </w:trPr>
        <w:tc>
          <w:tcPr>
            <w:tcW w:w="4604" w:type="dxa"/>
            <w:shd w:val="clear" w:color="auto" w:fill="BFBFBF" w:themeFill="background1" w:themeFillShade="BF"/>
            <w:vAlign w:val="center"/>
          </w:tcPr>
          <w:p w:rsidR="00EB3A8F" w:rsidRPr="006E71FE" w:rsidRDefault="00EB3A8F" w:rsidP="00D65622">
            <w:pPr>
              <w:spacing w:line="240" w:lineRule="auto"/>
              <w:rPr>
                <w:rFonts w:ascii="Arial" w:hAnsi="Arial" w:cs="Arial"/>
                <w:color w:val="000000"/>
                <w:w w:val="100"/>
              </w:rPr>
            </w:pPr>
            <w:r w:rsidRPr="006E71FE">
              <w:rPr>
                <w:rFonts w:ascii="Arial" w:hAnsi="Arial" w:cs="Arial"/>
                <w:color w:val="000000"/>
                <w:w w:val="100"/>
              </w:rPr>
              <w:t>Name des Mitglieds der B</w:t>
            </w:r>
            <w:r w:rsidR="001B3F51" w:rsidRPr="006E71FE">
              <w:rPr>
                <w:rFonts w:ascii="Arial" w:hAnsi="Arial" w:cs="Arial"/>
                <w:color w:val="000000"/>
                <w:w w:val="100"/>
              </w:rPr>
              <w:t>ieter</w:t>
            </w:r>
            <w:r w:rsidRPr="006E71FE">
              <w:rPr>
                <w:rFonts w:ascii="Arial" w:hAnsi="Arial" w:cs="Arial"/>
                <w:color w:val="000000"/>
                <w:w w:val="100"/>
              </w:rPr>
              <w:t>gemeinschaft</w:t>
            </w:r>
          </w:p>
        </w:tc>
        <w:tc>
          <w:tcPr>
            <w:tcW w:w="4604" w:type="dxa"/>
            <w:shd w:val="clear" w:color="auto" w:fill="BFBFBF" w:themeFill="background1" w:themeFillShade="BF"/>
            <w:vAlign w:val="center"/>
          </w:tcPr>
          <w:p w:rsidR="00EB3A8F" w:rsidRPr="006E71FE" w:rsidRDefault="00EB3A8F" w:rsidP="00D65622">
            <w:pPr>
              <w:spacing w:line="240" w:lineRule="auto"/>
              <w:rPr>
                <w:rFonts w:ascii="Arial" w:hAnsi="Arial" w:cs="Arial"/>
                <w:color w:val="000000"/>
                <w:w w:val="100"/>
              </w:rPr>
            </w:pPr>
            <w:r w:rsidRPr="006E71FE">
              <w:rPr>
                <w:rFonts w:ascii="Arial" w:hAnsi="Arial" w:cs="Arial"/>
                <w:color w:val="000000"/>
                <w:w w:val="100"/>
              </w:rPr>
              <w:t>Leistungsbereich</w:t>
            </w:r>
          </w:p>
        </w:tc>
      </w:tr>
      <w:tr w:rsidR="00EB3A8F" w:rsidRPr="006E71FE" w:rsidTr="006E71FE">
        <w:trPr>
          <w:trHeight w:val="567"/>
        </w:trPr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>1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t xml:space="preserve"> 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  <w:tr w:rsidR="00EB3A8F" w:rsidRPr="006E71FE" w:rsidTr="006E71FE">
        <w:trPr>
          <w:trHeight w:val="567"/>
        </w:trPr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 xml:space="preserve">2 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  <w:tr w:rsidR="00EB3A8F" w:rsidRPr="006E71FE" w:rsidTr="006E71FE">
        <w:trPr>
          <w:trHeight w:val="567"/>
        </w:trPr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 xml:space="preserve">3 </w: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separate"/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bookmarkStart w:id="0" w:name="_GoBack"/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bookmarkEnd w:id="0"/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</w:tbl>
    <w:p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026D31" w:rsidRPr="006E71FE" w:rsidRDefault="00026D31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026D31" w:rsidRPr="006E71FE" w:rsidTr="007653B2">
        <w:trPr>
          <w:trHeight w:val="567"/>
        </w:trPr>
        <w:tc>
          <w:tcPr>
            <w:tcW w:w="4605" w:type="dxa"/>
            <w:vAlign w:val="bottom"/>
            <w:hideMark/>
          </w:tcPr>
          <w:p w:rsidR="00026D31" w:rsidRPr="006E71FE" w:rsidRDefault="00026D31" w:rsidP="007653B2">
            <w:pPr>
              <w:spacing w:line="240" w:lineRule="auto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026D31" w:rsidRPr="006E71FE" w:rsidTr="007653B2">
        <w:trPr>
          <w:trHeight w:val="284"/>
        </w:trPr>
        <w:tc>
          <w:tcPr>
            <w:tcW w:w="4605" w:type="dxa"/>
            <w:hideMark/>
          </w:tcPr>
          <w:p w:rsidR="00026D31" w:rsidRPr="006E71FE" w:rsidRDefault="00026D31" w:rsidP="00BE5D28">
            <w:pPr>
              <w:spacing w:line="240" w:lineRule="auto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 xml:space="preserve">(Name des </w:t>
            </w:r>
            <w:r w:rsidR="00BE5D28" w:rsidRPr="006E71FE">
              <w:rPr>
                <w:rFonts w:ascii="Arial" w:hAnsi="Arial" w:cs="Arial"/>
              </w:rPr>
              <w:t>Erklärenden</w:t>
            </w:r>
            <w:r w:rsidRPr="006E71FE">
              <w:rPr>
                <w:rFonts w:ascii="Arial" w:hAnsi="Arial" w:cs="Arial"/>
              </w:rPr>
              <w:t>)</w:t>
            </w:r>
          </w:p>
        </w:tc>
      </w:tr>
    </w:tbl>
    <w:p w:rsidR="00BE5D28" w:rsidRPr="006E71FE" w:rsidRDefault="00BE5D28" w:rsidP="00BE5D28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6E71FE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:rsidR="00D830C3" w:rsidRPr="006E71FE" w:rsidRDefault="00D830C3">
      <w:pPr>
        <w:spacing w:line="264" w:lineRule="auto"/>
        <w:rPr>
          <w:rFonts w:ascii="Arial" w:hAnsi="Arial" w:cs="Arial"/>
          <w:w w:val="100"/>
        </w:rPr>
      </w:pPr>
    </w:p>
    <w:sectPr w:rsidR="00D830C3" w:rsidRPr="006E71FE" w:rsidSect="006E71FE">
      <w:headerReference w:type="default" r:id="rId8"/>
      <w:footerReference w:type="default" r:id="rId9"/>
      <w:footerReference w:type="first" r:id="rId10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BAA" w:rsidRDefault="00FA4BAA" w:rsidP="00D77977">
      <w:pPr>
        <w:spacing w:line="240" w:lineRule="auto"/>
      </w:pPr>
      <w:r>
        <w:separator/>
      </w:r>
    </w:p>
  </w:endnote>
  <w:endnote w:type="continuationSeparator" w:id="0">
    <w:p w:rsidR="00FA4BAA" w:rsidRDefault="00FA4BAA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Fet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EFC" w:rsidRPr="00B63EFC" w:rsidRDefault="00B63EFC" w:rsidP="00B63EFC">
    <w:pPr>
      <w:pStyle w:val="Kopfzeile"/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</w:pPr>
    <w:r w:rsidRPr="00B63EFC"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203716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Hqu&#10;DWTbAAAABQEAAA8AAAAAAAAAAAAAAAAAbAQAAGRycy9kb3ducmV2LnhtbFBLBQYAAAAABAAEAPMA&#10;AAB0BQAAAAA=&#10;" strokecolor="gray"/>
          </w:pict>
        </mc:Fallback>
      </mc:AlternateContent>
    </w:r>
  </w:p>
  <w:p w:rsidR="00B5030D" w:rsidRPr="00B63EFC" w:rsidRDefault="00B63EFC" w:rsidP="00B63EFC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BA6E6B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BA6E6B" w:rsidRPr="0099675C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BAA" w:rsidRDefault="00FA4BAA" w:rsidP="00D77977">
      <w:pPr>
        <w:spacing w:line="240" w:lineRule="auto"/>
      </w:pPr>
      <w:r>
        <w:separator/>
      </w:r>
    </w:p>
  </w:footnote>
  <w:footnote w:type="continuationSeparator" w:id="0">
    <w:p w:rsidR="00FA4BAA" w:rsidRDefault="00FA4BAA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2F" w:rsidRDefault="006E71FE" w:rsidP="006E71FE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4</w:t>
    </w:r>
  </w:p>
  <w:p w:rsidR="006E71FE" w:rsidRPr="006E71FE" w:rsidRDefault="006E71FE" w:rsidP="006E71FE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6E71FE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156928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3C3D5A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2.35pt" to="510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jYGcENwAAAAHAQAADwAAAAAAAAAAAAAAAABtBAAAZHJzL2Rvd25yZXYueG1sUEsFBgAAAAAEAAQA&#10;8wAAAHYFAAAAAA==&#10;" strokecolor="gray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4B22398"/>
    <w:multiLevelType w:val="hybridMultilevel"/>
    <w:tmpl w:val="4E88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6h6B3wfTqOB7nL/P2YfZGC3EA9V19mUjFx9UqcVh+NmF/Zv+Aq1mpZIjUwgpuQoZpabeCMCk9DY7NBpwCyv3Ow==" w:salt="6P0x2AYatMRpN8WPDRYLxg=="/>
  <w:defaultTabStop w:val="397"/>
  <w:autoHyphenation/>
  <w:hyphenationZone w:val="425"/>
  <w:drawingGridHorizontalSpacing w:val="18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2 BB Anlage 2_Bietergemeinschaft"/>
    <w:docVar w:name="DocNumberVersion" w:val="2697182v1"/>
  </w:docVars>
  <w:rsids>
    <w:rsidRoot w:val="003546A8"/>
    <w:rsid w:val="00006166"/>
    <w:rsid w:val="00026D31"/>
    <w:rsid w:val="0003665D"/>
    <w:rsid w:val="000659F0"/>
    <w:rsid w:val="00085989"/>
    <w:rsid w:val="00091DB1"/>
    <w:rsid w:val="000C2119"/>
    <w:rsid w:val="000C28FD"/>
    <w:rsid w:val="000E1ABF"/>
    <w:rsid w:val="00170F11"/>
    <w:rsid w:val="00184196"/>
    <w:rsid w:val="001B3F51"/>
    <w:rsid w:val="001B477F"/>
    <w:rsid w:val="001E7B0C"/>
    <w:rsid w:val="001F1F72"/>
    <w:rsid w:val="0020501D"/>
    <w:rsid w:val="002122F7"/>
    <w:rsid w:val="00222E8A"/>
    <w:rsid w:val="00224500"/>
    <w:rsid w:val="0024481F"/>
    <w:rsid w:val="00245BEF"/>
    <w:rsid w:val="002471A4"/>
    <w:rsid w:val="00253BF7"/>
    <w:rsid w:val="00292423"/>
    <w:rsid w:val="00295237"/>
    <w:rsid w:val="002A0CC2"/>
    <w:rsid w:val="002A702F"/>
    <w:rsid w:val="002A7395"/>
    <w:rsid w:val="002B11A9"/>
    <w:rsid w:val="002C0374"/>
    <w:rsid w:val="0030002E"/>
    <w:rsid w:val="00335A9A"/>
    <w:rsid w:val="003546A8"/>
    <w:rsid w:val="00357738"/>
    <w:rsid w:val="00367631"/>
    <w:rsid w:val="003813B2"/>
    <w:rsid w:val="003B3856"/>
    <w:rsid w:val="003E2ACC"/>
    <w:rsid w:val="003E382F"/>
    <w:rsid w:val="003E7CAA"/>
    <w:rsid w:val="00405308"/>
    <w:rsid w:val="00414310"/>
    <w:rsid w:val="00436AB4"/>
    <w:rsid w:val="0045535B"/>
    <w:rsid w:val="00462C76"/>
    <w:rsid w:val="00470C59"/>
    <w:rsid w:val="00471003"/>
    <w:rsid w:val="00481C72"/>
    <w:rsid w:val="00482132"/>
    <w:rsid w:val="00490ACA"/>
    <w:rsid w:val="0049625C"/>
    <w:rsid w:val="004A2204"/>
    <w:rsid w:val="004B68EB"/>
    <w:rsid w:val="004C7D4E"/>
    <w:rsid w:val="004D2565"/>
    <w:rsid w:val="004E5294"/>
    <w:rsid w:val="004E55D1"/>
    <w:rsid w:val="004F6C02"/>
    <w:rsid w:val="00514BC3"/>
    <w:rsid w:val="005206DF"/>
    <w:rsid w:val="00532CFC"/>
    <w:rsid w:val="005746B7"/>
    <w:rsid w:val="0057678E"/>
    <w:rsid w:val="005A36BE"/>
    <w:rsid w:val="005A4DA9"/>
    <w:rsid w:val="005B62ED"/>
    <w:rsid w:val="005D5E48"/>
    <w:rsid w:val="005D70E2"/>
    <w:rsid w:val="005E0135"/>
    <w:rsid w:val="005E2763"/>
    <w:rsid w:val="005F37AD"/>
    <w:rsid w:val="005F56B8"/>
    <w:rsid w:val="00604987"/>
    <w:rsid w:val="00606AC6"/>
    <w:rsid w:val="006109FB"/>
    <w:rsid w:val="0061352C"/>
    <w:rsid w:val="00637A56"/>
    <w:rsid w:val="00687575"/>
    <w:rsid w:val="00687FE5"/>
    <w:rsid w:val="006C24F1"/>
    <w:rsid w:val="006E0061"/>
    <w:rsid w:val="006E71FE"/>
    <w:rsid w:val="00703284"/>
    <w:rsid w:val="0072129E"/>
    <w:rsid w:val="00727364"/>
    <w:rsid w:val="007425ED"/>
    <w:rsid w:val="00746C67"/>
    <w:rsid w:val="00747070"/>
    <w:rsid w:val="007560A0"/>
    <w:rsid w:val="007603F2"/>
    <w:rsid w:val="00770050"/>
    <w:rsid w:val="007754C1"/>
    <w:rsid w:val="00780069"/>
    <w:rsid w:val="007A7805"/>
    <w:rsid w:val="007B4A7D"/>
    <w:rsid w:val="007D7D07"/>
    <w:rsid w:val="007F1113"/>
    <w:rsid w:val="00823E05"/>
    <w:rsid w:val="008407D8"/>
    <w:rsid w:val="00855D4D"/>
    <w:rsid w:val="00856A81"/>
    <w:rsid w:val="00857C3E"/>
    <w:rsid w:val="00861EF6"/>
    <w:rsid w:val="00873363"/>
    <w:rsid w:val="008854F5"/>
    <w:rsid w:val="008C4767"/>
    <w:rsid w:val="008D76BE"/>
    <w:rsid w:val="008E2325"/>
    <w:rsid w:val="00917CB7"/>
    <w:rsid w:val="009268F4"/>
    <w:rsid w:val="009339E3"/>
    <w:rsid w:val="00934974"/>
    <w:rsid w:val="00961D3E"/>
    <w:rsid w:val="00965D34"/>
    <w:rsid w:val="00977E5E"/>
    <w:rsid w:val="0099675C"/>
    <w:rsid w:val="009C163E"/>
    <w:rsid w:val="009C3802"/>
    <w:rsid w:val="009E2B31"/>
    <w:rsid w:val="009F22B1"/>
    <w:rsid w:val="009F2553"/>
    <w:rsid w:val="00A1335A"/>
    <w:rsid w:val="00A13DE1"/>
    <w:rsid w:val="00A150DD"/>
    <w:rsid w:val="00A42A54"/>
    <w:rsid w:val="00A4515B"/>
    <w:rsid w:val="00AA13E0"/>
    <w:rsid w:val="00AB6675"/>
    <w:rsid w:val="00AC4DCB"/>
    <w:rsid w:val="00AD48AA"/>
    <w:rsid w:val="00AD6202"/>
    <w:rsid w:val="00AE05C5"/>
    <w:rsid w:val="00B110ED"/>
    <w:rsid w:val="00B129E1"/>
    <w:rsid w:val="00B40A9F"/>
    <w:rsid w:val="00B501B9"/>
    <w:rsid w:val="00B5030D"/>
    <w:rsid w:val="00B615B5"/>
    <w:rsid w:val="00B63EFC"/>
    <w:rsid w:val="00B7353A"/>
    <w:rsid w:val="00B83EA1"/>
    <w:rsid w:val="00BA0FF6"/>
    <w:rsid w:val="00BA6E6B"/>
    <w:rsid w:val="00BC0ABA"/>
    <w:rsid w:val="00BD5C69"/>
    <w:rsid w:val="00BE5D28"/>
    <w:rsid w:val="00C21154"/>
    <w:rsid w:val="00C346E4"/>
    <w:rsid w:val="00C42AB7"/>
    <w:rsid w:val="00C56ECA"/>
    <w:rsid w:val="00C62737"/>
    <w:rsid w:val="00C66AD1"/>
    <w:rsid w:val="00C70597"/>
    <w:rsid w:val="00C74E65"/>
    <w:rsid w:val="00C81C0D"/>
    <w:rsid w:val="00C9475C"/>
    <w:rsid w:val="00C9741A"/>
    <w:rsid w:val="00CB5054"/>
    <w:rsid w:val="00D328A7"/>
    <w:rsid w:val="00D332D7"/>
    <w:rsid w:val="00D36A06"/>
    <w:rsid w:val="00D45C60"/>
    <w:rsid w:val="00D52559"/>
    <w:rsid w:val="00D536A9"/>
    <w:rsid w:val="00D65622"/>
    <w:rsid w:val="00D70EC4"/>
    <w:rsid w:val="00D75414"/>
    <w:rsid w:val="00D77977"/>
    <w:rsid w:val="00D830C3"/>
    <w:rsid w:val="00D864AB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41477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B3A8F"/>
    <w:rsid w:val="00ED066F"/>
    <w:rsid w:val="00ED5B18"/>
    <w:rsid w:val="00EE0759"/>
    <w:rsid w:val="00F135C5"/>
    <w:rsid w:val="00F21915"/>
    <w:rsid w:val="00F33D5D"/>
    <w:rsid w:val="00F413F7"/>
    <w:rsid w:val="00F509F6"/>
    <w:rsid w:val="00F81105"/>
    <w:rsid w:val="00F929B7"/>
    <w:rsid w:val="00FA4BAA"/>
    <w:rsid w:val="00FB4A0A"/>
    <w:rsid w:val="00FC2882"/>
    <w:rsid w:val="00FC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A6716C9"/>
  <w15:docId w15:val="{D111BCD2-0C5F-4BF9-8CC0-A5BE93C0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99675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7CE77D-2600-4DDC-89F2-57526395C6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9FFFA4-1F4F-4708-B89F-22233BA10325}"/>
</file>

<file path=customXml/itemProps3.xml><?xml version="1.0" encoding="utf-8"?>
<ds:datastoreItem xmlns:ds="http://schemas.openxmlformats.org/officeDocument/2006/customXml" ds:itemID="{B41FE5AD-D3C1-4102-A8B4-7074E304CFDE}"/>
</file>

<file path=customXml/itemProps4.xml><?xml version="1.0" encoding="utf-8"?>
<ds:datastoreItem xmlns:ds="http://schemas.openxmlformats.org/officeDocument/2006/customXml" ds:itemID="{440A7E7A-5F40-4F97-870F-B845014FF7AC}"/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158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5</cp:revision>
  <cp:lastPrinted>2017-02-20T14:15:00Z</cp:lastPrinted>
  <dcterms:created xsi:type="dcterms:W3CDTF">2021-03-11T14:21:00Z</dcterms:created>
  <dcterms:modified xsi:type="dcterms:W3CDTF">2024-06-25T09:29:00Z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